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4C963A61" w:rsidR="00EF36D5" w:rsidRPr="00966648" w:rsidRDefault="00E1074A" w:rsidP="00E1074A">
            <w:pPr>
              <w:pStyle w:val="JNCCRef"/>
            </w:pPr>
            <w:r>
              <w:t xml:space="preserve">           </w:t>
            </w:r>
            <w:r w:rsidR="00EF36D5" w:rsidRPr="00966648">
              <w:t xml:space="preserve">Our reference: </w:t>
            </w:r>
            <w:r w:rsidR="006156D5">
              <w:t>F</w:t>
            </w:r>
            <w:r>
              <w:t>21-0</w:t>
            </w:r>
            <w:r w:rsidR="006156D5">
              <w:t>708</w:t>
            </w:r>
            <w:r>
              <w:t>-1</w:t>
            </w:r>
            <w:r w:rsidR="000A53FD">
              <w:t>5</w:t>
            </w:r>
            <w:r w:rsidR="006156D5">
              <w:t>81</w:t>
            </w:r>
          </w:p>
          <w:p w14:paraId="0ACE7E2A" w14:textId="2ECA8433" w:rsidR="00445887" w:rsidRDefault="00445887" w:rsidP="00445887">
            <w:pPr>
              <w:pStyle w:val="JNCCRef"/>
              <w:ind w:left="1421"/>
            </w:pPr>
          </w:p>
          <w:p w14:paraId="337CF6E2" w14:textId="3CE6A64C" w:rsidR="00EF36D5" w:rsidRPr="00966648" w:rsidRDefault="00E1074A" w:rsidP="00EF36D5">
            <w:pPr>
              <w:pStyle w:val="JNCCRef"/>
            </w:pPr>
            <w:r>
              <w:t xml:space="preserve">                                          </w:t>
            </w:r>
            <w:r w:rsidR="006156D5">
              <w:t>19</w:t>
            </w:r>
            <w:r>
              <w:t xml:space="preserve"> July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1E8388B1"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156D5">
        <w:rPr>
          <w:rFonts w:eastAsia="Calibri"/>
          <w:b/>
          <w:bCs/>
          <w:szCs w:val="24"/>
          <w:lang w:eastAsia="en-US"/>
        </w:rPr>
        <w:t>F21-0708-1581</w:t>
      </w:r>
    </w:p>
    <w:p w14:paraId="70679C30" w14:textId="56549F34"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6156D5">
        <w:rPr>
          <w:rFonts w:eastAsia="Calibri" w:cs="Arial"/>
          <w:b/>
          <w:szCs w:val="24"/>
          <w:lang w:eastAsia="en-US"/>
        </w:rPr>
        <w:t>JNCC Business Associates Framework Agreement to Support Nature Conservation</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074F8761"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6156D5">
        <w:rPr>
          <w:rFonts w:eastAsia="Calibri" w:cs="Arial"/>
          <w:szCs w:val="22"/>
          <w:lang w:eastAsia="en-US"/>
        </w:rPr>
        <w:t>July 2021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604F229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EC3C92">
        <w:rPr>
          <w:rFonts w:eastAsia="Calibri" w:cs="Arial"/>
          <w:szCs w:val="22"/>
          <w:lang w:eastAsia="en-US"/>
        </w:rPr>
        <w:t xml:space="preserve"> to this project</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7D1C2F5"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To be eligible for consideration your tender must arrive by</w:t>
      </w:r>
      <w:r w:rsidR="00353A27">
        <w:rPr>
          <w:rFonts w:eastAsia="Calibri" w:cs="Arial"/>
          <w:szCs w:val="22"/>
          <w:lang w:eastAsia="en-US"/>
        </w:rPr>
        <w:t xml:space="preserve"> </w:t>
      </w:r>
      <w:r w:rsidR="00353A27" w:rsidRPr="00353A27">
        <w:rPr>
          <w:rFonts w:eastAsia="Calibri" w:cs="Arial"/>
          <w:b/>
          <w:bCs/>
          <w:szCs w:val="22"/>
          <w:lang w:eastAsia="en-US"/>
        </w:rPr>
        <w:t>Tuesday 1</w:t>
      </w:r>
      <w:r w:rsidR="006156D5">
        <w:rPr>
          <w:rFonts w:eastAsia="Calibri" w:cs="Arial"/>
          <w:b/>
          <w:bCs/>
          <w:szCs w:val="22"/>
          <w:lang w:eastAsia="en-US"/>
        </w:rPr>
        <w:t>7</w:t>
      </w:r>
      <w:r w:rsidR="00353A27" w:rsidRPr="00353A27">
        <w:rPr>
          <w:rFonts w:eastAsia="Calibri" w:cs="Arial"/>
          <w:b/>
          <w:bCs/>
          <w:szCs w:val="22"/>
          <w:lang w:eastAsia="en-US"/>
        </w:rPr>
        <w:t xml:space="preserve"> August 2021 </w:t>
      </w:r>
      <w:r w:rsidR="00353A27" w:rsidRPr="00353A27">
        <w:rPr>
          <w:rFonts w:eastAsia="Calibri" w:cs="Arial"/>
          <w:szCs w:val="22"/>
          <w:lang w:eastAsia="en-US"/>
        </w:rPr>
        <w:t>at</w:t>
      </w:r>
      <w:r w:rsidR="00353A27" w:rsidRPr="00353A27">
        <w:rPr>
          <w:rFonts w:eastAsia="Calibri" w:cs="Arial"/>
          <w:b/>
          <w:bCs/>
          <w:szCs w:val="22"/>
          <w:lang w:eastAsia="en-US"/>
        </w:rPr>
        <w:t xml:space="preserve"> </w:t>
      </w:r>
      <w:r w:rsidR="006156D5">
        <w:rPr>
          <w:rFonts w:eastAsia="Calibri" w:cs="Arial"/>
          <w:b/>
          <w:bCs/>
          <w:szCs w:val="22"/>
          <w:lang w:eastAsia="en-US"/>
        </w:rPr>
        <w:t>09</w:t>
      </w:r>
      <w:r w:rsidR="00353A27" w:rsidRPr="00353A27">
        <w:rPr>
          <w:rFonts w:eastAsia="Calibri" w:cs="Arial"/>
          <w:b/>
          <w:bCs/>
          <w:szCs w:val="22"/>
          <w:lang w:eastAsia="en-US"/>
        </w:rPr>
        <w:t>:00</w:t>
      </w:r>
      <w:r w:rsidR="00353A27">
        <w:rPr>
          <w:rFonts w:eastAsia="Calibri" w:cs="Arial"/>
          <w:szCs w:val="22"/>
          <w:lang w:eastAsia="en-US"/>
        </w:rPr>
        <w:t xml:space="preserve"> </w:t>
      </w:r>
      <w:r w:rsidR="00353A27" w:rsidRPr="00353A27">
        <w:rPr>
          <w:rFonts w:eastAsia="Calibri" w:cs="Arial"/>
          <w:b/>
          <w:bCs/>
          <w:szCs w:val="22"/>
          <w:lang w:eastAsia="en-US"/>
        </w:rPr>
        <w:t>hours (GMT)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77777777"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9"/>
          <w:headerReference w:type="default" r:id="rId10"/>
          <w:footerReference w:type="even" r:id="rId11"/>
          <w:footerReference w:type="default" r:id="rId12"/>
          <w:headerReference w:type="first" r:id="rId13"/>
          <w:footerReference w:type="first" r:id="rId14"/>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15CEBEA5" w14:textId="786A5888"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6156D5">
        <w:rPr>
          <w:rFonts w:eastAsia="Calibri" w:cs="Arial"/>
          <w:b/>
          <w:szCs w:val="22"/>
          <w:lang w:eastAsia="en-US"/>
        </w:rPr>
        <w:t>F21-0708-1581</w:t>
      </w:r>
    </w:p>
    <w:p w14:paraId="37746BA0" w14:textId="45DC3205" w:rsidR="00E1074A" w:rsidRPr="00E1074A"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6156D5">
        <w:rPr>
          <w:rFonts w:eastAsia="Calibri" w:cs="Arial"/>
          <w:b/>
          <w:szCs w:val="24"/>
          <w:lang w:eastAsia="en-US"/>
        </w:rPr>
        <w:t>JNCC Business Associates Framework Agreement to Support Nature Conservation</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3"/>
        <w:gridCol w:w="1296"/>
        <w:gridCol w:w="1292"/>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77777777"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proofErr w:type="spellStart"/>
            <w:r w:rsidRPr="00E1074A">
              <w:rPr>
                <w:rFonts w:eastAsia="Calibri" w:cs="Arial"/>
                <w:b/>
                <w:szCs w:val="22"/>
                <w:lang w:eastAsia="en-US"/>
              </w:rPr>
              <w:t>NatureScot</w:t>
            </w:r>
            <w:proofErr w:type="spellEnd"/>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5"/>
      <w:footerReference w:type="first" r:id="rId16"/>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DokChampa"/>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4FEAB" w14:textId="77777777" w:rsidR="00AD0D8F" w:rsidRDefault="00AD0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68FE6" w14:textId="77777777" w:rsidR="00AD0D8F" w:rsidRDefault="00AD0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766694BE" w14:textId="77777777" w:rsidR="00445887" w:rsidRPr="00043A8D" w:rsidRDefault="00445887" w:rsidP="00445887">
          <w:pPr>
            <w:pStyle w:val="JNCCSenderdetails"/>
          </w:pPr>
          <w:r w:rsidRPr="001671C4">
            <w:rPr>
              <w:color w:val="007059"/>
            </w:rPr>
            <w:t>Fax: +44 (0) 1733 555948</w:t>
          </w:r>
        </w:p>
        <w:p w14:paraId="58653DD3" w14:textId="77777777" w:rsidR="00445887" w:rsidRPr="00492A2A" w:rsidRDefault="006156D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A53FD"/>
    <w:rsid w:val="0011071C"/>
    <w:rsid w:val="0013782E"/>
    <w:rsid w:val="00151121"/>
    <w:rsid w:val="002764D9"/>
    <w:rsid w:val="00323C83"/>
    <w:rsid w:val="00353A27"/>
    <w:rsid w:val="003B7C5C"/>
    <w:rsid w:val="00445887"/>
    <w:rsid w:val="004B5E2F"/>
    <w:rsid w:val="005A0CF7"/>
    <w:rsid w:val="006156D5"/>
    <w:rsid w:val="008E4E2B"/>
    <w:rsid w:val="00A03F9D"/>
    <w:rsid w:val="00AD0D8F"/>
    <w:rsid w:val="00B07A3B"/>
    <w:rsid w:val="00D459DB"/>
    <w:rsid w:val="00DC2D79"/>
    <w:rsid w:val="00E00B0C"/>
    <w:rsid w:val="00E1074A"/>
    <w:rsid w:val="00EC3C92"/>
    <w:rsid w:val="00EF36D5"/>
    <w:rsid w:val="00FD6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601</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4090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3</cp:revision>
  <cp:lastPrinted>2010-03-31T15:15:00Z</cp:lastPrinted>
  <dcterms:created xsi:type="dcterms:W3CDTF">2021-07-15T07:47:00Z</dcterms:created>
  <dcterms:modified xsi:type="dcterms:W3CDTF">2021-07-15T07:50:00Z</dcterms:modified>
</cp:coreProperties>
</file>